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577738">
        <w:rPr>
          <w:rFonts w:ascii="Arial" w:hAnsi="Arial" w:hint="eastAsia"/>
          <w:b/>
          <w:noProof/>
          <w:sz w:val="24"/>
          <w:lang w:eastAsia="zh-CN"/>
        </w:rPr>
        <w:t>180</w:t>
      </w:r>
      <w:r w:rsidR="00577738">
        <w:rPr>
          <w:rFonts w:ascii="Arial" w:hAnsi="Arial"/>
          <w:b/>
          <w:noProof/>
          <w:sz w:val="24"/>
          <w:lang w:eastAsia="zh-CN"/>
        </w:rPr>
        <w:t>6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020" w:rsidRPr="00867020">
        <w:rPr>
          <w:rFonts w:ascii="Arial" w:hAnsi="Arial" w:cs="Arial"/>
          <w:b/>
          <w:bCs/>
          <w:sz w:val="24"/>
        </w:rPr>
        <w:t xml:space="preserve">Text proposal to TR37.910 on user plane latency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AB2D97">
        <w:t>UP latency</w:t>
      </w:r>
      <w:r>
        <w:t xml:space="preserve"> based on RAN1 endorsed document</w:t>
      </w:r>
      <w:r w:rsidR="00D4136B" w:rsidRPr="00D4136B">
        <w:t xml:space="preserve"> R1-1809947</w:t>
      </w:r>
      <w:r w:rsidR="00902624">
        <w:t>, with some changes on NR part</w:t>
      </w:r>
      <w:r w:rsidR="00D4136B">
        <w:t xml:space="preserve"> (to fix </w:t>
      </w:r>
      <w:r w:rsidR="00CB6487">
        <w:t xml:space="preserve">some </w:t>
      </w:r>
      <w:r w:rsidR="00D4136B">
        <w:t xml:space="preserve">editorial and </w:t>
      </w:r>
      <w:bookmarkStart w:id="0" w:name="_GoBack"/>
      <w:bookmarkEnd w:id="0"/>
      <w:r w:rsidR="00D4136B">
        <w:t>minor errors)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2D2" w:rsidRDefault="006E72D2">
      <w:pPr>
        <w:spacing w:after="0"/>
      </w:pPr>
      <w:r>
        <w:separator/>
      </w:r>
    </w:p>
  </w:endnote>
  <w:endnote w:type="continuationSeparator" w:id="0">
    <w:p w:rsidR="006E72D2" w:rsidRDefault="006E7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2D2" w:rsidRDefault="006E72D2">
      <w:pPr>
        <w:spacing w:after="0"/>
      </w:pPr>
      <w:r>
        <w:separator/>
      </w:r>
    </w:p>
  </w:footnote>
  <w:footnote w:type="continuationSeparator" w:id="0">
    <w:p w:rsidR="006E72D2" w:rsidRDefault="006E7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FAA7-9C06-4EDA-9673-A73DE596B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64</cp:revision>
  <cp:lastPrinted>1900-01-01T08:00:00Z</cp:lastPrinted>
  <dcterms:created xsi:type="dcterms:W3CDTF">2018-06-01T19:53:00Z</dcterms:created>
  <dcterms:modified xsi:type="dcterms:W3CDTF">2018-09-03T22:04:00Z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